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8746-3-53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Abdichtung Meistergang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Abdichtungs-, Estrich-, und Pflasterarbeiten Meistergang Kohlenturm 2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